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5F4B32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87A6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F4B32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4B32" w:rsidRDefault="005F4B32" w:rsidP="005F4B32">
            <w:pPr>
              <w:ind w:right="-143"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ตัวชี้วัดที่ 4.2</w:t>
            </w:r>
          </w:p>
          <w:p w:rsidR="00086869" w:rsidRPr="006C7B37" w:rsidRDefault="00086869" w:rsidP="005F4B32">
            <w:pPr>
              <w:ind w:right="-143"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5F4B3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5F4B3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5F4B3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5F4B3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5F4B3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4B32" w:rsidRDefault="005F4B32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086869" w:rsidRPr="005F4B32" w:rsidRDefault="005F4B32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2F054A" w:rsidRPr="003B7C5A" w:rsidTr="005F4B32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5F4B32" w:rsidRPr="005F4B32" w:rsidRDefault="002F054A" w:rsidP="005F4B32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5F4B3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F4B32" w:rsidRPr="005F4B3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ผอ.นภาพร อาร์มสตรอง</w:t>
            </w:r>
          </w:p>
          <w:p w:rsidR="005F4B32" w:rsidRPr="005F4B32" w:rsidRDefault="005F4B32" w:rsidP="005F4B32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5F4B3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รุ่งรัศมี</w:t>
            </w:r>
          </w:p>
          <w:p w:rsidR="00453A01" w:rsidRPr="005F4B32" w:rsidRDefault="005F4B32" w:rsidP="005F4B32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5F4B3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สุขมาก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5F4B32" w:rsidRPr="005F4B32" w:rsidRDefault="002F054A" w:rsidP="005F4B32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F4B32" w:rsidRPr="005F4B3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0 2610</w:t>
            </w:r>
            <w:r w:rsidR="005F4B32" w:rsidRPr="005F4B3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5F4B32" w:rsidRPr="005F4B3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5F4B32" w:rsidRPr="005F4B32" w:rsidRDefault="005F4B32" w:rsidP="005F4B32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5F4B3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0 2610</w:t>
            </w:r>
            <w:r w:rsidRPr="005F4B3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5F4B3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453A01" w:rsidRPr="005F4B32" w:rsidRDefault="005F4B32" w:rsidP="005F4B32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5F4B3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0 2610</w:t>
            </w:r>
            <w:r w:rsidRPr="005F4B3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5F4B3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2F054A" w:rsidRPr="003B7C5A" w:rsidTr="005F4B32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5F4B32" w:rsidRPr="005F4B32" w:rsidRDefault="002F054A" w:rsidP="005F4B32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5F4B3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5F4B32" w:rsidRPr="005F4B3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นางสาวปาจรีย์ ธนศิริวัฒนา</w:t>
            </w:r>
          </w:p>
          <w:p w:rsidR="005F4B32" w:rsidRPr="005F4B32" w:rsidRDefault="005F4B32" w:rsidP="005F4B32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5F4B3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นางโสมระวี นักรบ</w:t>
            </w:r>
            <w:r w:rsidRPr="005F4B3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  <w:p w:rsidR="005F4B32" w:rsidRPr="005F4B32" w:rsidRDefault="005F4B32" w:rsidP="005F4B32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5F4B32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Pr="005F4B32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วัชราวลี วัชรีวงศ์ ณ อยุธยา</w:t>
            </w:r>
          </w:p>
          <w:p w:rsidR="005F4B32" w:rsidRPr="005F4B32" w:rsidRDefault="005F4B32" w:rsidP="005F4B32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5F4B32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นางสาวศุภมาส ลิมาวัฒนชัย</w:t>
            </w:r>
          </w:p>
          <w:p w:rsidR="006C7B37" w:rsidRPr="005F4B32" w:rsidRDefault="005F4B32" w:rsidP="005F4B32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5F4B32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นางสาววินันดา แสงทอง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5F4B32" w:rsidRPr="005F4B32" w:rsidRDefault="00D849B7" w:rsidP="005F4B32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F4B32" w:rsidRPr="005F4B3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0 2610 5355</w:t>
            </w:r>
          </w:p>
          <w:p w:rsidR="005F4B32" w:rsidRPr="005F4B32" w:rsidRDefault="005F4B32" w:rsidP="005F4B32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5F4B3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0 2610</w:t>
            </w:r>
            <w:r w:rsidRPr="005F4B3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5F4B3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5353</w:t>
            </w:r>
          </w:p>
          <w:p w:rsidR="005F4B32" w:rsidRPr="005F4B32" w:rsidRDefault="005F4B32" w:rsidP="005F4B32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5F4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0 2610 </w:t>
            </w:r>
            <w:r w:rsidRPr="005F4B32">
              <w:rPr>
                <w:rFonts w:ascii="TH SarabunPSK" w:hAnsi="TH SarabunPSK" w:cs="TH SarabunPSK" w:hint="cs"/>
                <w:sz w:val="30"/>
                <w:szCs w:val="30"/>
                <w:cs/>
              </w:rPr>
              <w:t>5356</w:t>
            </w:r>
          </w:p>
          <w:p w:rsidR="005F4B32" w:rsidRPr="005F4B32" w:rsidRDefault="005F4B32" w:rsidP="005F4B32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5F4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 </w:t>
            </w:r>
            <w:r w:rsidRPr="005F4B32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5F4B32">
              <w:rPr>
                <w:rFonts w:ascii="TH SarabunPSK" w:hAnsi="TH SarabunPSK" w:cs="TH SarabunPSK"/>
                <w:sz w:val="30"/>
                <w:szCs w:val="30"/>
                <w:cs/>
              </w:rPr>
              <w:t>610 5</w:t>
            </w:r>
            <w:r w:rsidRPr="005F4B32">
              <w:rPr>
                <w:rFonts w:ascii="TH SarabunPSK" w:hAnsi="TH SarabunPSK" w:cs="TH SarabunPSK" w:hint="cs"/>
                <w:sz w:val="30"/>
                <w:szCs w:val="30"/>
                <w:cs/>
              </w:rPr>
              <w:t>449</w:t>
            </w:r>
          </w:p>
          <w:p w:rsidR="006C7B37" w:rsidRPr="005F4B32" w:rsidRDefault="005F4B32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F4B32">
              <w:rPr>
                <w:rFonts w:ascii="TH SarabunPSK" w:hAnsi="TH SarabunPSK" w:cs="TH SarabunPSK"/>
                <w:sz w:val="30"/>
                <w:szCs w:val="30"/>
                <w:cs/>
              </w:rPr>
              <w:t>0 2610 53</w:t>
            </w:r>
            <w:r w:rsidRPr="005F4B32">
              <w:rPr>
                <w:rFonts w:ascii="TH SarabunPSK" w:hAnsi="TH SarabunPSK" w:cs="TH SarabunPSK" w:hint="cs"/>
                <w:sz w:val="30"/>
                <w:szCs w:val="30"/>
                <w:cs/>
              </w:rPr>
              <w:t>29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5F4B32">
        <w:trPr>
          <w:gridAfter w:val="1"/>
          <w:wAfter w:w="6" w:type="dxa"/>
          <w:trHeight w:val="1792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5F4B32" w:rsidRDefault="006C7B37" w:rsidP="005F4B32">
            <w:pPr>
              <w:widowControl w:val="0"/>
              <w:adjustRightInd w:val="0"/>
              <w:spacing w:before="120" w:line="360" w:lineRule="atLeast"/>
              <w:ind w:firstLine="342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5F4B32" w:rsidRPr="005F4B3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="005F4B32" w:rsidRPr="005F4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5F4B32" w:rsidRPr="005F4B3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 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5F4B32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F4B32" w:rsidRPr="003B7C5A" w:rsidTr="00360D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4B32" w:rsidRPr="00F108FD" w:rsidRDefault="005F4B32" w:rsidP="005F4B3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4B32" w:rsidRPr="00DA2412" w:rsidRDefault="005F4B32" w:rsidP="005F4B3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5F4B32" w:rsidRPr="003B7C5A" w:rsidTr="00360D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4B32" w:rsidRPr="00F108FD" w:rsidRDefault="005F4B32" w:rsidP="005F4B3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4B32" w:rsidRPr="00DA2412" w:rsidRDefault="005F4B32" w:rsidP="005F4B3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5F4B32" w:rsidRPr="003B7C5A" w:rsidTr="00360D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4B32" w:rsidRPr="00F108FD" w:rsidRDefault="005F4B32" w:rsidP="005F4B3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4B32" w:rsidRPr="00DA2412" w:rsidRDefault="005F4B32" w:rsidP="005F4B3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5F4B32" w:rsidRPr="003B7C5A" w:rsidTr="00360D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4B32" w:rsidRPr="00F108FD" w:rsidRDefault="005F4B32" w:rsidP="005F4B3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4B32" w:rsidRPr="00DA2412" w:rsidRDefault="005F4B32" w:rsidP="005F4B3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5F4B32" w:rsidRPr="003B7C5A" w:rsidTr="00360D05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F4B32" w:rsidRPr="00F108FD" w:rsidRDefault="005F4B32" w:rsidP="005F4B3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4B32" w:rsidRPr="00DA2412" w:rsidRDefault="007942C6" w:rsidP="005F4B3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="005F4B32"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5F4B32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79"/>
              <w:gridCol w:w="1134"/>
              <w:gridCol w:w="1417"/>
              <w:gridCol w:w="1276"/>
              <w:gridCol w:w="1347"/>
            </w:tblGrid>
            <w:tr w:rsidR="002F054A" w:rsidRPr="003B7C5A" w:rsidTr="00EF66C0">
              <w:trPr>
                <w:trHeight w:val="902"/>
                <w:jc w:val="center"/>
              </w:trPr>
              <w:tc>
                <w:tcPr>
                  <w:tcW w:w="407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4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F66C0">
              <w:trPr>
                <w:trHeight w:val="856"/>
                <w:jc w:val="center"/>
              </w:trPr>
              <w:tc>
                <w:tcPr>
                  <w:tcW w:w="4079" w:type="dxa"/>
                </w:tcPr>
                <w:p w:rsidR="004032BC" w:rsidRPr="005F4B32" w:rsidRDefault="005F4B32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F4B3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5F4B32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4032BC" w:rsidRPr="00AC4F8B" w:rsidRDefault="005F4B32" w:rsidP="00914269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CD40F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36.30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B3340A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B3340A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</w:t>
                  </w:r>
                  <w:r w:rsidR="00CC3C9A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5F4B32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B5709" w:rsidRDefault="00B3340A" w:rsidP="00CD40FC">
            <w:pPr>
              <w:spacing w:before="120"/>
              <w:ind w:firstLine="635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0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สำนักติดตามและประเมินผลอุดมศึกษา ได้ดำเนินการเบิกจ่ายเงินงบประมาณตามแผน โดยกำหนดแผนการใช้จ่ายไตรมาสที่ </w:t>
            </w:r>
            <w:r w:rsidRPr="004460EB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4460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(1 ตุลาคม 25</w:t>
            </w:r>
            <w:r w:rsidRPr="004460EB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Pr="004460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– 3</w:t>
            </w:r>
            <w:r w:rsidRPr="004460EB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4460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460EB">
              <w:rPr>
                <w:rFonts w:ascii="TH SarabunPSK" w:hAnsi="TH SarabunPSK" w:cs="TH SarabunPSK" w:hint="cs"/>
                <w:sz w:val="30"/>
                <w:szCs w:val="30"/>
                <w:cs/>
              </w:rPr>
              <w:t>ธันวาคม</w:t>
            </w:r>
            <w:r w:rsidRPr="004460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Pr="004460EB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Pr="004460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 เป็นเงิน </w:t>
            </w:r>
            <w:r w:rsidRPr="004460EB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460EB">
              <w:rPr>
                <w:rFonts w:ascii="TH SarabunPSK" w:hAnsi="TH SarabunPSK" w:cs="TH SarabunPSK"/>
                <w:sz w:val="30"/>
                <w:szCs w:val="30"/>
              </w:rPr>
              <w:t>,744,800</w:t>
            </w:r>
            <w:r w:rsidRPr="004460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ผลการเบิกจ่ายเงินตามแผนเป็นเงิน </w:t>
            </w:r>
            <w:r w:rsidRPr="004460EB">
              <w:rPr>
                <w:rFonts w:ascii="TH SarabunPSK" w:hAnsi="TH SarabunPSK" w:cs="TH SarabunPSK"/>
                <w:sz w:val="30"/>
                <w:szCs w:val="30"/>
              </w:rPr>
              <w:t>996,262</w:t>
            </w:r>
            <w:r w:rsidRPr="004460E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4460EB">
              <w:rPr>
                <w:rFonts w:ascii="TH SarabunPSK" w:hAnsi="TH SarabunPSK" w:cs="TH SarabunPSK"/>
                <w:sz w:val="30"/>
                <w:szCs w:val="30"/>
              </w:rPr>
              <w:t xml:space="preserve">00 </w:t>
            </w:r>
            <w:r w:rsidRPr="004460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 w:rsidR="00CD40FC">
              <w:rPr>
                <w:rFonts w:ascii="TH SarabunPSK" w:hAnsi="TH SarabunPSK" w:cs="TH SarabunPSK" w:hint="cs"/>
                <w:sz w:val="30"/>
                <w:szCs w:val="30"/>
                <w:cs/>
              </w:rPr>
              <w:t>36.30</w:t>
            </w:r>
            <w:r w:rsidRPr="004460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ซึ่งต่ำกว่าแผนจำนวน </w:t>
            </w:r>
            <w:r w:rsidRPr="004460EB">
              <w:rPr>
                <w:rFonts w:ascii="TH SarabunPSK" w:hAnsi="TH SarabunPSK" w:cs="TH SarabunPSK" w:hint="cs"/>
                <w:sz w:val="30"/>
                <w:szCs w:val="30"/>
                <w:cs/>
              </w:rPr>
              <w:t>1,748</w:t>
            </w:r>
            <w:r w:rsidRPr="004460EB">
              <w:rPr>
                <w:rFonts w:ascii="TH SarabunPSK" w:hAnsi="TH SarabunPSK" w:cs="TH SarabunPSK"/>
                <w:sz w:val="30"/>
                <w:szCs w:val="30"/>
              </w:rPr>
              <w:t>,538</w:t>
            </w:r>
            <w:r w:rsidRPr="004460E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4460EB">
              <w:rPr>
                <w:rFonts w:ascii="TH SarabunPSK" w:hAnsi="TH SarabunPSK" w:cs="TH SarabunPSK" w:hint="cs"/>
                <w:sz w:val="30"/>
                <w:szCs w:val="30"/>
                <w:cs/>
              </w:rPr>
              <w:t>00</w:t>
            </w:r>
            <w:r w:rsidRPr="004460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 w:rsidRPr="004460EB">
              <w:rPr>
                <w:rFonts w:ascii="TH SarabunPSK" w:hAnsi="TH SarabunPSK" w:cs="TH SarabunPSK" w:hint="cs"/>
                <w:sz w:val="30"/>
                <w:szCs w:val="30"/>
                <w:cs/>
              </w:rPr>
              <w:t>63.70</w:t>
            </w:r>
          </w:p>
          <w:p w:rsidR="00CC3C9A" w:rsidRPr="00CC3C9A" w:rsidRDefault="00CC3C9A" w:rsidP="00CC3C9A">
            <w:pPr>
              <w:spacing w:before="120"/>
              <w:ind w:firstLine="635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3B7C5A" w:rsidTr="005F4B32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96060" w:rsidRPr="004460EB" w:rsidRDefault="00F96060" w:rsidP="004460EB">
            <w:pPr>
              <w:tabs>
                <w:tab w:val="left" w:pos="1321"/>
              </w:tabs>
              <w:spacing w:before="120"/>
              <w:rPr>
                <w:rFonts w:ascii="TH SarabunPSK" w:hAnsi="TH SarabunPSK" w:cs="TH SarabunPSK"/>
                <w:b/>
                <w:bCs/>
                <w:spacing w:val="2"/>
                <w:sz w:val="30"/>
                <w:szCs w:val="30"/>
              </w:rPr>
            </w:pPr>
            <w:r w:rsidRPr="004460EB">
              <w:rPr>
                <w:rFonts w:ascii="TH SarabunPSK" w:hAnsi="TH SarabunPSK" w:cs="TH SarabunPSK" w:hint="cs"/>
                <w:spacing w:val="2"/>
                <w:sz w:val="30"/>
                <w:szCs w:val="30"/>
                <w:cs/>
              </w:rPr>
              <w:t xml:space="preserve">          สำ</w:t>
            </w:r>
            <w:r w:rsidRPr="004460EB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นักติดตามและประเมินผลอุดมศึกษา ได้ดำเนินการเบิกจ่ายเงินให้เป็นไปตามมาตรการ</w:t>
            </w:r>
            <w:r w:rsidRPr="004460EB">
              <w:rPr>
                <w:rFonts w:ascii="TH SarabunPSK" w:hAnsi="TH SarabunPSK" w:cs="TH SarabunPSK" w:hint="cs"/>
                <w:spacing w:val="2"/>
                <w:sz w:val="30"/>
                <w:szCs w:val="30"/>
                <w:cs/>
              </w:rPr>
              <w:t>ด้านการงบ</w:t>
            </w:r>
            <w:r w:rsidRPr="004460EB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ประมาณ</w:t>
            </w:r>
            <w:r w:rsidRPr="004460EB">
              <w:rPr>
                <w:rFonts w:ascii="TH SarabunPSK" w:hAnsi="TH SarabunPSK" w:cs="TH SarabunPSK" w:hint="cs"/>
                <w:spacing w:val="2"/>
                <w:sz w:val="30"/>
                <w:szCs w:val="30"/>
                <w:cs/>
              </w:rPr>
              <w:t>เพื่อการขับเคลื่อนยุทธศาสตร์และแผนแม่บท</w:t>
            </w:r>
            <w:r w:rsidRPr="004460EB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 และ</w:t>
            </w:r>
            <w:r w:rsidRPr="004460EB">
              <w:rPr>
                <w:rFonts w:ascii="TH SarabunPSK" w:hAnsi="TH SarabunPSK" w:cs="TH SarabunPSK" w:hint="cs"/>
                <w:spacing w:val="2"/>
                <w:sz w:val="30"/>
                <w:szCs w:val="30"/>
                <w:cs/>
              </w:rPr>
              <w:t>ได้ดำเนินการตามหลักเกณฑ์และวิธีการติดตามและประเมินผลตามแผนการปฏิบัติงานและแผนการใช้จ่ายงบประมาณ ประจำปีงบประมาณ พ.ศ. 2562</w:t>
            </w:r>
            <w:r w:rsidRPr="004460EB">
              <w:rPr>
                <w:rFonts w:ascii="TH SarabunPSK" w:hAnsi="TH SarabunPSK" w:cs="TH SarabunPSK" w:hint="cs"/>
                <w:b/>
                <w:bCs/>
                <w:spacing w:val="2"/>
                <w:sz w:val="30"/>
                <w:szCs w:val="30"/>
                <w:cs/>
              </w:rPr>
              <w:t xml:space="preserve">         </w:t>
            </w:r>
          </w:p>
          <w:p w:rsidR="000A5220" w:rsidRPr="00950334" w:rsidRDefault="000A5220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3B7C5A" w:rsidTr="005F4B32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7B5709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-</w:t>
            </w:r>
          </w:p>
        </w:tc>
      </w:tr>
      <w:tr w:rsidR="002F054A" w:rsidRPr="003B7C5A" w:rsidTr="005F4B32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B5709" w:rsidRPr="007B5709" w:rsidRDefault="007B5709" w:rsidP="004460EB">
            <w:pPr>
              <w:tabs>
                <w:tab w:val="left" w:pos="63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7B570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7B5709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  <w:p w:rsidR="002F0A94" w:rsidRPr="000D55E0" w:rsidRDefault="002F0A9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112DCB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581" w:rsidRDefault="00DC3581">
      <w:r>
        <w:separator/>
      </w:r>
    </w:p>
  </w:endnote>
  <w:endnote w:type="continuationSeparator" w:id="0">
    <w:p w:rsidR="00DC3581" w:rsidRDefault="00DC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581" w:rsidRDefault="00DC3581">
      <w:r>
        <w:separator/>
      </w:r>
    </w:p>
  </w:footnote>
  <w:footnote w:type="continuationSeparator" w:id="0">
    <w:p w:rsidR="00DC3581" w:rsidRDefault="00DC3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4B32" w:rsidRDefault="00EB1BC6" w:rsidP="005F4B3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5F4B3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5F4B32" w:rsidRDefault="005F4B32" w:rsidP="005F4B3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5F4B32" w:rsidRDefault="005F4B32" w:rsidP="005F4B3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5F4B32" w:rsidRDefault="00EB1BC6" w:rsidP="005F4B3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5F4B3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5F4B32" w:rsidRDefault="005F4B32" w:rsidP="005F4B3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5F4B32" w:rsidRDefault="005F4B32" w:rsidP="005F4B3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59DD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12DCB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460EB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0A25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4B32"/>
    <w:rsid w:val="0060158F"/>
    <w:rsid w:val="00614956"/>
    <w:rsid w:val="0061749F"/>
    <w:rsid w:val="00637718"/>
    <w:rsid w:val="00642568"/>
    <w:rsid w:val="00680463"/>
    <w:rsid w:val="00682347"/>
    <w:rsid w:val="00687A68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2269"/>
    <w:rsid w:val="007415B9"/>
    <w:rsid w:val="00757110"/>
    <w:rsid w:val="007605D4"/>
    <w:rsid w:val="00764DED"/>
    <w:rsid w:val="007706C4"/>
    <w:rsid w:val="007942C6"/>
    <w:rsid w:val="007A21D4"/>
    <w:rsid w:val="007A5E7D"/>
    <w:rsid w:val="007B5709"/>
    <w:rsid w:val="007B61B6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B169C"/>
    <w:rsid w:val="008D27EB"/>
    <w:rsid w:val="008E45ED"/>
    <w:rsid w:val="008E67FD"/>
    <w:rsid w:val="008E6C7F"/>
    <w:rsid w:val="008F2F4D"/>
    <w:rsid w:val="008F792A"/>
    <w:rsid w:val="00900054"/>
    <w:rsid w:val="00910253"/>
    <w:rsid w:val="00914269"/>
    <w:rsid w:val="00922176"/>
    <w:rsid w:val="009332B8"/>
    <w:rsid w:val="009373FD"/>
    <w:rsid w:val="00950334"/>
    <w:rsid w:val="00962371"/>
    <w:rsid w:val="00962B83"/>
    <w:rsid w:val="0097213A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3340A"/>
    <w:rsid w:val="00B5406D"/>
    <w:rsid w:val="00B67D46"/>
    <w:rsid w:val="00B76FCB"/>
    <w:rsid w:val="00B834C3"/>
    <w:rsid w:val="00BA1A21"/>
    <w:rsid w:val="00BB2E91"/>
    <w:rsid w:val="00BC4597"/>
    <w:rsid w:val="00BC46C1"/>
    <w:rsid w:val="00BC5E9D"/>
    <w:rsid w:val="00BC746C"/>
    <w:rsid w:val="00C05ABF"/>
    <w:rsid w:val="00C06017"/>
    <w:rsid w:val="00C545E3"/>
    <w:rsid w:val="00C6134E"/>
    <w:rsid w:val="00C67D71"/>
    <w:rsid w:val="00CC3C9A"/>
    <w:rsid w:val="00CD40FC"/>
    <w:rsid w:val="00CE50B1"/>
    <w:rsid w:val="00CF0196"/>
    <w:rsid w:val="00CF3A4A"/>
    <w:rsid w:val="00CF45AF"/>
    <w:rsid w:val="00D134A9"/>
    <w:rsid w:val="00D20AB4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C3581"/>
    <w:rsid w:val="00DD3ACE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B1BC6"/>
    <w:rsid w:val="00EC4F92"/>
    <w:rsid w:val="00EF441F"/>
    <w:rsid w:val="00EF49EB"/>
    <w:rsid w:val="00EF594D"/>
    <w:rsid w:val="00EF66C0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96060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85393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5A2DB-2346-4C54-ACDA-94C4313D4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47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33</cp:revision>
  <cp:lastPrinted>2019-06-11T07:02:00Z</cp:lastPrinted>
  <dcterms:created xsi:type="dcterms:W3CDTF">2019-02-04T07:47:00Z</dcterms:created>
  <dcterms:modified xsi:type="dcterms:W3CDTF">2019-06-11T09:22:00Z</dcterms:modified>
</cp:coreProperties>
</file>